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76A" w:rsidRPr="00783277" w:rsidRDefault="0061476A" w:rsidP="009605F5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61476A" w:rsidRPr="00783277" w:rsidRDefault="0061476A" w:rsidP="009605F5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224/11.02-04/15-66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61476A" w:rsidRPr="00783277" w:rsidRDefault="0061476A" w:rsidP="009605F5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 xml:space="preserve">Открытый запрос цен в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61476A" w:rsidRPr="00783277" w:rsidRDefault="0061476A" w:rsidP="009605F5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206AC1">
        <w:rPr>
          <w:rFonts w:ascii="Times New Roman" w:hAnsi="Times New Roman" w:cs="Times New Roman"/>
        </w:rPr>
        <w:t>мегаомметра</w:t>
      </w:r>
      <w:r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61476A" w:rsidRPr="00783277" w:rsidRDefault="0061476A" w:rsidP="009605F5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61476A" w:rsidRPr="00783277" w:rsidRDefault="0061476A" w:rsidP="009605F5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61476A" w:rsidRPr="00783277" w:rsidRDefault="0061476A" w:rsidP="009605F5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2109DF">
        <w:rPr>
          <w:rFonts w:ascii="Times New Roman" w:hAnsi="Times New Roman" w:cs="Times New Roman"/>
          <w:color w:val="000000"/>
        </w:rPr>
        <w:t>Илюхин Денис Михайлович</w:t>
      </w:r>
      <w:r w:rsidRPr="000933FA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 w:rsidRPr="002109DF">
        <w:rPr>
          <w:rFonts w:ascii="Times New Roman" w:hAnsi="Times New Roman" w:cs="Times New Roman"/>
          <w:color w:val="000000"/>
        </w:rPr>
        <w:t>48-16</w:t>
      </w:r>
      <w:r w:rsidRPr="00783277">
        <w:rPr>
          <w:rFonts w:ascii="Times New Roman" w:hAnsi="Times New Roman" w:cs="Times New Roman"/>
        </w:rPr>
        <w:t>, (48439) 9-</w:t>
      </w:r>
      <w:r w:rsidRPr="000933FA">
        <w:rPr>
          <w:rFonts w:ascii="Times New Roman" w:hAnsi="Times New Roman" w:cs="Times New Roman"/>
          <w:color w:val="000000"/>
        </w:rPr>
        <w:t>49-30</w:t>
      </w:r>
      <w:r w:rsidRPr="00783277">
        <w:rPr>
          <w:rFonts w:ascii="Times New Roman" w:hAnsi="Times New Roman" w:cs="Times New Roman"/>
        </w:rPr>
        <w:t>,</w:t>
      </w:r>
      <w:r w:rsidRPr="002109DF">
        <w:rPr>
          <w:color w:val="000000"/>
        </w:rPr>
        <w:t xml:space="preserve"> </w:t>
      </w:r>
      <w:r w:rsidRPr="002109DF">
        <w:rPr>
          <w:rFonts w:ascii="Times New Roman" w:hAnsi="Times New Roman" w:cs="Times New Roman"/>
          <w:color w:val="000000"/>
          <w:lang w:val="en-US"/>
        </w:rPr>
        <w:t>dilyukhin</w:t>
      </w:r>
      <w:r w:rsidRPr="002109DF">
        <w:rPr>
          <w:rFonts w:ascii="Times New Roman" w:hAnsi="Times New Roman" w:cs="Times New Roman"/>
          <w:color w:val="000000"/>
        </w:rPr>
        <w:t>@</w:t>
      </w:r>
      <w:r w:rsidRPr="002109DF">
        <w:rPr>
          <w:rFonts w:ascii="Times New Roman" w:hAnsi="Times New Roman" w:cs="Times New Roman"/>
          <w:color w:val="000000"/>
          <w:lang w:val="en-US"/>
        </w:rPr>
        <w:t>ippe</w:t>
      </w:r>
      <w:r w:rsidRPr="002109DF">
        <w:rPr>
          <w:rFonts w:ascii="Times New Roman" w:hAnsi="Times New Roman" w:cs="Times New Roman"/>
          <w:color w:val="000000"/>
        </w:rPr>
        <w:t>.</w:t>
      </w:r>
      <w:r w:rsidRPr="002109DF">
        <w:rPr>
          <w:rFonts w:ascii="Times New Roman" w:hAnsi="Times New Roman" w:cs="Times New Roman"/>
          <w:color w:val="000000"/>
          <w:lang w:val="en-US"/>
        </w:rPr>
        <w:t>ru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783277">
        <w:rPr>
          <w:rFonts w:ascii="Times New Roman" w:hAnsi="Times New Roman" w:cs="Times New Roman"/>
        </w:rPr>
        <w:t xml:space="preserve">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61476A" w:rsidRPr="00783277" w:rsidRDefault="0061476A" w:rsidP="009605F5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поставка </w:t>
      </w:r>
      <w:r w:rsidRPr="00206AC1">
        <w:rPr>
          <w:rFonts w:ascii="Times New Roman" w:hAnsi="Times New Roman" w:cs="Times New Roman"/>
        </w:rPr>
        <w:t>мегаомметра</w:t>
      </w:r>
      <w:r w:rsidRPr="006468A4">
        <w:rPr>
          <w:rFonts w:ascii="Times New Roman" w:hAnsi="Times New Roman" w:cs="Times New Roman"/>
        </w:rPr>
        <w:t>.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</w:t>
      </w:r>
      <w:r>
        <w:rPr>
          <w:rFonts w:ascii="Times New Roman" w:hAnsi="Times New Roman" w:cs="Times New Roman"/>
        </w:rPr>
        <w:t>ехнической частью документации.</w:t>
      </w:r>
    </w:p>
    <w:p w:rsidR="0061476A" w:rsidRPr="00AD4BC0" w:rsidRDefault="0061476A" w:rsidP="009605F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>
        <w:rPr>
          <w:rFonts w:ascii="Times New Roman" w:hAnsi="Times New Roman" w:cs="Times New Roman"/>
          <w:color w:val="000000"/>
        </w:rPr>
        <w:t>29 мая</w:t>
      </w:r>
      <w:r w:rsidRPr="002109DF">
        <w:rPr>
          <w:rFonts w:ascii="Times New Roman" w:hAnsi="Times New Roman" w:cs="Times New Roman"/>
          <w:color w:val="000000"/>
        </w:rPr>
        <w:t xml:space="preserve"> 2015 года. Возможна досрочная поставка.</w:t>
      </w:r>
    </w:p>
    <w:p w:rsidR="0061476A" w:rsidRPr="008A15FA" w:rsidRDefault="0061476A" w:rsidP="009605F5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249033, Калужская обл., г. Обнинск,</w:t>
      </w:r>
      <w:r w:rsidRPr="008A15F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пл. Бондаренко, д. 1.</w:t>
      </w:r>
    </w:p>
    <w:p w:rsidR="0061476A" w:rsidRPr="00783277" w:rsidRDefault="0061476A" w:rsidP="009605F5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61476A" w:rsidRPr="00783277" w:rsidRDefault="0061476A" w:rsidP="009605F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61476A" w:rsidRPr="00783277" w:rsidRDefault="0061476A" w:rsidP="009605F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61476A" w:rsidRPr="00783277" w:rsidRDefault="0061476A" w:rsidP="009605F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61476A" w:rsidRPr="002109DF" w:rsidRDefault="0061476A" w:rsidP="009605F5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206AC1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 </w:t>
      </w:r>
      <w:r w:rsidRPr="00206AC1">
        <w:rPr>
          <w:rFonts w:ascii="Times New Roman" w:hAnsi="Times New Roman" w:cs="Times New Roman"/>
        </w:rPr>
        <w:t xml:space="preserve">545,00 (восемнадцать тысяч пятьсот сорок пять рублей 00 </w:t>
      </w:r>
      <w:r w:rsidRPr="00A04A33">
        <w:rPr>
          <w:rFonts w:ascii="Times New Roman" w:hAnsi="Times New Roman" w:cs="Times New Roman"/>
          <w:color w:val="000000"/>
        </w:rPr>
        <w:t>копе</w:t>
      </w:r>
      <w:r>
        <w:rPr>
          <w:rFonts w:ascii="Times New Roman" w:hAnsi="Times New Roman" w:cs="Times New Roman"/>
          <w:color w:val="000000"/>
        </w:rPr>
        <w:t>ек</w:t>
      </w:r>
      <w:r w:rsidRPr="00776C54">
        <w:rPr>
          <w:rFonts w:ascii="Times New Roman" w:hAnsi="Times New Roman" w:cs="Times New Roman"/>
          <w:color w:val="000000"/>
        </w:rPr>
        <w:t>) рубл</w:t>
      </w:r>
      <w:r w:rsidRPr="007815C4">
        <w:rPr>
          <w:rFonts w:ascii="Times New Roman" w:hAnsi="Times New Roman" w:cs="Times New Roman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>с учётом НДС 1</w:t>
      </w:r>
      <w:r>
        <w:rPr>
          <w:rFonts w:ascii="Times New Roman" w:hAnsi="Times New Roman" w:cs="Times New Roman"/>
          <w:color w:val="000000"/>
        </w:rPr>
        <w:t>8</w:t>
      </w:r>
      <w:r w:rsidRPr="00752CC5">
        <w:rPr>
          <w:rFonts w:ascii="Times New Roman" w:hAnsi="Times New Roman" w:cs="Times New Roman"/>
          <w:color w:val="000000"/>
        </w:rPr>
        <w:t>%.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2109DF">
        <w:rPr>
          <w:rFonts w:ascii="Times New Roman" w:hAnsi="Times New Roman" w:cs="Times New Roman"/>
          <w:color w:val="000000"/>
        </w:rPr>
        <w:t>В стоимость товара включены расходы на тару, упаковку, доставку,</w:t>
      </w:r>
      <w:r w:rsidRPr="002109DF">
        <w:rPr>
          <w:rFonts w:ascii="Times New Roman" w:hAnsi="Times New Roman" w:cs="Times New Roman"/>
        </w:rPr>
        <w:t xml:space="preserve"> </w:t>
      </w:r>
      <w:r w:rsidRPr="002109DF">
        <w:rPr>
          <w:rFonts w:ascii="Times New Roman" w:hAnsi="Times New Roman" w:cs="Times New Roman"/>
          <w:color w:val="000000"/>
        </w:rPr>
        <w:t>приемку товара на территории Покупателя в г. Обнинске пл. Бондаренко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61476A" w:rsidRPr="00776C54" w:rsidRDefault="0061476A" w:rsidP="009605F5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206AC1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206AC1">
        <w:rPr>
          <w:rFonts w:ascii="Times New Roman" w:hAnsi="Times New Roman" w:cs="Times New Roman"/>
        </w:rPr>
        <w:t>716,10 (пятнадцать тысяч семьсот шестнадцать рублей 10</w:t>
      </w:r>
      <w:r w:rsidRPr="00752CC5">
        <w:rPr>
          <w:rFonts w:ascii="Times New Roman" w:hAnsi="Times New Roman" w:cs="Times New Roman"/>
          <w:color w:val="000000"/>
        </w:rPr>
        <w:t xml:space="preserve"> коп</w:t>
      </w:r>
      <w:r>
        <w:rPr>
          <w:rFonts w:ascii="Times New Roman" w:hAnsi="Times New Roman" w:cs="Times New Roman"/>
          <w:color w:val="000000"/>
        </w:rPr>
        <w:t>еек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61476A" w:rsidRPr="00783277" w:rsidRDefault="0061476A" w:rsidP="009605F5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61476A" w:rsidRDefault="0061476A" w:rsidP="000F7A72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61476A" w:rsidRDefault="0061476A" w:rsidP="000F7A72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61476A" w:rsidRPr="00783277" w:rsidRDefault="0061476A" w:rsidP="009605F5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61476A" w:rsidRPr="00783277" w:rsidRDefault="0061476A" w:rsidP="009605F5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17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F8646F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27</w:t>
      </w:r>
      <w:r w:rsidRPr="00F8646F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F8646F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27</w:t>
      </w:r>
      <w:r w:rsidRPr="00F8646F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C24297">
        <w:rPr>
          <w:rFonts w:ascii="Times New Roman" w:hAnsi="Times New Roman" w:cs="Times New Roman"/>
          <w:spacing w:val="-6"/>
        </w:rPr>
        <w:t>после определения победителя запроса цен: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>
        <w:rPr>
          <w:rFonts w:ascii="Times New Roman" w:hAnsi="Times New Roman" w:cs="Times New Roman"/>
          <w:spacing w:val="-6"/>
        </w:rPr>
        <w:t>.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1476A" w:rsidRPr="00783277" w:rsidRDefault="0061476A" w:rsidP="009605F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61476A" w:rsidRDefault="0061476A">
      <w:pPr>
        <w:rPr>
          <w:rFonts w:cs="Times New Roman"/>
        </w:rPr>
      </w:pPr>
    </w:p>
    <w:sectPr w:rsidR="0061476A" w:rsidSect="002F1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670"/>
        </w:tabs>
        <w:ind w:left="16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390"/>
        </w:tabs>
        <w:ind w:left="239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10"/>
        </w:tabs>
        <w:ind w:left="311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30"/>
        </w:tabs>
        <w:ind w:left="383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50"/>
        </w:tabs>
        <w:ind w:left="455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70"/>
        </w:tabs>
        <w:ind w:left="527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90"/>
        </w:tabs>
        <w:ind w:left="599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10"/>
        </w:tabs>
        <w:ind w:left="67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A09"/>
    <w:rsid w:val="000933FA"/>
    <w:rsid w:val="000E1028"/>
    <w:rsid w:val="000F7A72"/>
    <w:rsid w:val="001F4D81"/>
    <w:rsid w:val="00206AC1"/>
    <w:rsid w:val="002109DF"/>
    <w:rsid w:val="002F168E"/>
    <w:rsid w:val="0061476A"/>
    <w:rsid w:val="006468A4"/>
    <w:rsid w:val="00752CC5"/>
    <w:rsid w:val="007757DE"/>
    <w:rsid w:val="00776C54"/>
    <w:rsid w:val="007815C4"/>
    <w:rsid w:val="00783277"/>
    <w:rsid w:val="007E0A09"/>
    <w:rsid w:val="007F1813"/>
    <w:rsid w:val="008A15FA"/>
    <w:rsid w:val="008E3C0C"/>
    <w:rsid w:val="009605F5"/>
    <w:rsid w:val="009E1518"/>
    <w:rsid w:val="00A04A33"/>
    <w:rsid w:val="00AD4BC0"/>
    <w:rsid w:val="00AF2D02"/>
    <w:rsid w:val="00B912F3"/>
    <w:rsid w:val="00C24297"/>
    <w:rsid w:val="00C572F3"/>
    <w:rsid w:val="00D42E6F"/>
    <w:rsid w:val="00E2402F"/>
    <w:rsid w:val="00F26FEC"/>
    <w:rsid w:val="00F86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5F5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F18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988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799</Words>
  <Characters>4555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cp:lastPrinted>2015-03-10T07:30:00Z</cp:lastPrinted>
  <dcterms:created xsi:type="dcterms:W3CDTF">2015-02-26T05:32:00Z</dcterms:created>
  <dcterms:modified xsi:type="dcterms:W3CDTF">2015-03-10T07:37:00Z</dcterms:modified>
</cp:coreProperties>
</file>